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A1F" w:rsidRDefault="00A05A1F" w:rsidP="00A05A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SWYFTE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05A1F" w:rsidRDefault="00A05A1F" w:rsidP="00A05A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Yeoman.</w:t>
      </w:r>
    </w:p>
    <w:p w:rsidR="00A05A1F" w:rsidRDefault="00A05A1F" w:rsidP="00A05A1F">
      <w:pPr>
        <w:rPr>
          <w:rFonts w:ascii="Times New Roman" w:hAnsi="Times New Roman" w:cs="Times New Roman"/>
        </w:rPr>
      </w:pPr>
    </w:p>
    <w:p w:rsidR="00A05A1F" w:rsidRDefault="00A05A1F" w:rsidP="00A05A1F">
      <w:pPr>
        <w:rPr>
          <w:rFonts w:ascii="Times New Roman" w:hAnsi="Times New Roman" w:cs="Times New Roman"/>
        </w:rPr>
      </w:pPr>
    </w:p>
    <w:p w:rsidR="00A05A1F" w:rsidRDefault="00A05A1F" w:rsidP="00A05A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Glyn(q.v.) brought a plaint of debt against him.</w:t>
      </w:r>
    </w:p>
    <w:p w:rsidR="00A05A1F" w:rsidRDefault="00A05A1F" w:rsidP="00A05A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A05A1F" w:rsidRDefault="00A05A1F" w:rsidP="00A05A1F">
      <w:pPr>
        <w:rPr>
          <w:rFonts w:ascii="Times New Roman" w:hAnsi="Times New Roman" w:cs="Times New Roman"/>
        </w:rPr>
      </w:pPr>
    </w:p>
    <w:p w:rsidR="00A05A1F" w:rsidRDefault="00A05A1F" w:rsidP="00A05A1F">
      <w:pPr>
        <w:rPr>
          <w:rFonts w:ascii="Times New Roman" w:hAnsi="Times New Roman" w:cs="Times New Roman"/>
        </w:rPr>
      </w:pPr>
    </w:p>
    <w:p w:rsidR="00A05A1F" w:rsidRDefault="00A05A1F" w:rsidP="00A05A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November 2017</w:t>
      </w:r>
    </w:p>
    <w:p w:rsidR="006B2F86" w:rsidRPr="00E71FC3" w:rsidRDefault="00A05A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A1F" w:rsidRDefault="00A05A1F" w:rsidP="00E71FC3">
      <w:r>
        <w:separator/>
      </w:r>
    </w:p>
  </w:endnote>
  <w:endnote w:type="continuationSeparator" w:id="0">
    <w:p w:rsidR="00A05A1F" w:rsidRDefault="00A05A1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A1F" w:rsidRDefault="00A05A1F" w:rsidP="00E71FC3">
      <w:r>
        <w:separator/>
      </w:r>
    </w:p>
  </w:footnote>
  <w:footnote w:type="continuationSeparator" w:id="0">
    <w:p w:rsidR="00A05A1F" w:rsidRDefault="00A05A1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A1F"/>
    <w:rsid w:val="001A7C09"/>
    <w:rsid w:val="00577BD5"/>
    <w:rsid w:val="00656CBA"/>
    <w:rsid w:val="006A1F77"/>
    <w:rsid w:val="00733BE7"/>
    <w:rsid w:val="00A05A1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44B75A-D947-46A2-9388-C8CBA9ADB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5A1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2017-11-30T21:33:00Z</dcterms:created>
  <dcterms:modified xsi:type="dcterms:W3CDTF">2017-11-30T21:34:00Z</dcterms:modified>
</cp:coreProperties>
</file>